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546" w:rsidRPr="009B3C3F" w:rsidRDefault="00002546" w:rsidP="00C941F4">
      <w:pPr>
        <w:snapToGrid w:val="0"/>
        <w:spacing w:afterLines="100"/>
        <w:jc w:val="center"/>
        <w:rPr>
          <w:sz w:val="32"/>
          <w:szCs w:val="32"/>
        </w:rPr>
      </w:pPr>
      <w:r w:rsidRPr="009B3C3F">
        <w:rPr>
          <w:rFonts w:hint="eastAsia"/>
          <w:sz w:val="32"/>
          <w:szCs w:val="32"/>
        </w:rPr>
        <w:t>男子单打抢号预赛对阵表</w:t>
      </w:r>
    </w:p>
    <w:tbl>
      <w:tblPr>
        <w:tblpPr w:leftFromText="180" w:rightFromText="180" w:vertAnchor="page" w:horzAnchor="margin" w:tblpXSpec="center" w:tblpY="2533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440"/>
        <w:gridCol w:w="900"/>
        <w:gridCol w:w="1080"/>
        <w:gridCol w:w="720"/>
        <w:gridCol w:w="2340"/>
        <w:gridCol w:w="1260"/>
        <w:gridCol w:w="1080"/>
      </w:tblGrid>
      <w:tr w:rsidR="00002546" w:rsidRPr="00E94704" w:rsidTr="00B005DC">
        <w:trPr>
          <w:trHeight w:val="502"/>
        </w:trPr>
        <w:tc>
          <w:tcPr>
            <w:tcW w:w="648" w:type="dxa"/>
            <w:vAlign w:val="center"/>
          </w:tcPr>
          <w:p w:rsidR="00002546" w:rsidRPr="00E94704" w:rsidRDefault="00002546" w:rsidP="00B005DC">
            <w:pPr>
              <w:snapToGrid w:val="0"/>
            </w:pPr>
            <w:r w:rsidRPr="00E94704">
              <w:rPr>
                <w:rFonts w:hint="eastAsia"/>
              </w:rPr>
              <w:t>位置</w:t>
            </w:r>
          </w:p>
        </w:tc>
        <w:tc>
          <w:tcPr>
            <w:tcW w:w="2340" w:type="dxa"/>
            <w:gridSpan w:val="2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对阵运动员</w:t>
            </w:r>
          </w:p>
        </w:tc>
        <w:tc>
          <w:tcPr>
            <w:tcW w:w="108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比赛时间</w:t>
            </w:r>
          </w:p>
        </w:tc>
        <w:tc>
          <w:tcPr>
            <w:tcW w:w="72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台号</w:t>
            </w:r>
          </w:p>
        </w:tc>
        <w:tc>
          <w:tcPr>
            <w:tcW w:w="234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比赛每局比分</w:t>
            </w:r>
          </w:p>
        </w:tc>
        <w:tc>
          <w:tcPr>
            <w:tcW w:w="126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比赛结果</w:t>
            </w:r>
          </w:p>
        </w:tc>
        <w:tc>
          <w:tcPr>
            <w:tcW w:w="1080" w:type="dxa"/>
            <w:vAlign w:val="center"/>
          </w:tcPr>
          <w:p w:rsidR="00002546" w:rsidRPr="00E94704" w:rsidRDefault="00002546" w:rsidP="00B005DC">
            <w:pPr>
              <w:ind w:rightChars="-957" w:right="-2010" w:firstLineChars="100" w:firstLine="210"/>
            </w:pPr>
            <w:r w:rsidRPr="00E94704">
              <w:rPr>
                <w:rFonts w:hint="eastAsia"/>
              </w:rPr>
              <w:t>胜者</w:t>
            </w:r>
          </w:p>
        </w:tc>
      </w:tr>
      <w:tr w:rsidR="00002546" w:rsidRPr="00E94704" w:rsidTr="00B005DC">
        <w:trPr>
          <w:trHeight w:val="417"/>
        </w:trPr>
        <w:tc>
          <w:tcPr>
            <w:tcW w:w="648" w:type="dxa"/>
            <w:vAlign w:val="center"/>
          </w:tcPr>
          <w:p w:rsidR="00002546" w:rsidRDefault="00002546" w:rsidP="00B005DC">
            <w:pPr>
              <w:jc w:val="center"/>
            </w:pPr>
            <w:r w:rsidRPr="00E94704">
              <w:t>4</w:t>
            </w:r>
          </w:p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号</w:t>
            </w:r>
          </w:p>
        </w:tc>
        <w:tc>
          <w:tcPr>
            <w:tcW w:w="144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陈平</w:t>
            </w:r>
          </w:p>
        </w:tc>
        <w:tc>
          <w:tcPr>
            <w:tcW w:w="90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杨志强</w:t>
            </w:r>
          </w:p>
        </w:tc>
        <w:tc>
          <w:tcPr>
            <w:tcW w:w="108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t>8:30</w:t>
            </w:r>
          </w:p>
        </w:tc>
        <w:tc>
          <w:tcPr>
            <w:tcW w:w="72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t>1</w:t>
            </w:r>
            <w:r w:rsidRPr="00E94704">
              <w:rPr>
                <w:rFonts w:hint="eastAsia"/>
              </w:rPr>
              <w:t>台</w:t>
            </w:r>
          </w:p>
        </w:tc>
        <w:tc>
          <w:tcPr>
            <w:tcW w:w="2340" w:type="dxa"/>
            <w:vAlign w:val="center"/>
          </w:tcPr>
          <w:p w:rsidR="00002546" w:rsidRPr="00E94704" w:rsidRDefault="00002546" w:rsidP="00B005DC">
            <w:pPr>
              <w:jc w:val="center"/>
            </w:pPr>
            <w:r>
              <w:t xml:space="preserve">     </w:t>
            </w:r>
          </w:p>
        </w:tc>
        <w:tc>
          <w:tcPr>
            <w:tcW w:w="1260" w:type="dxa"/>
            <w:vAlign w:val="center"/>
          </w:tcPr>
          <w:p w:rsidR="00002546" w:rsidRPr="00E94704" w:rsidRDefault="00002546" w:rsidP="00B005DC">
            <w:pPr>
              <w:jc w:val="center"/>
            </w:pPr>
          </w:p>
        </w:tc>
        <w:tc>
          <w:tcPr>
            <w:tcW w:w="1080" w:type="dxa"/>
            <w:vAlign w:val="center"/>
          </w:tcPr>
          <w:p w:rsidR="00002546" w:rsidRPr="00E94704" w:rsidRDefault="00002546" w:rsidP="00B005DC">
            <w:pPr>
              <w:jc w:val="center"/>
            </w:pPr>
          </w:p>
        </w:tc>
      </w:tr>
      <w:tr w:rsidR="00002546" w:rsidRPr="00E94704" w:rsidTr="00B005DC">
        <w:tc>
          <w:tcPr>
            <w:tcW w:w="648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t>12</w:t>
            </w:r>
            <w:r w:rsidRPr="00E94704">
              <w:rPr>
                <w:rFonts w:hint="eastAsia"/>
              </w:rPr>
              <w:t>号</w:t>
            </w:r>
          </w:p>
        </w:tc>
        <w:tc>
          <w:tcPr>
            <w:tcW w:w="144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何彤</w:t>
            </w:r>
          </w:p>
        </w:tc>
        <w:tc>
          <w:tcPr>
            <w:tcW w:w="900" w:type="dxa"/>
            <w:vAlign w:val="center"/>
          </w:tcPr>
          <w:p w:rsidR="00002546" w:rsidRPr="00E94704" w:rsidRDefault="00002546" w:rsidP="00B005DC">
            <w:pPr>
              <w:jc w:val="center"/>
            </w:pPr>
            <w:r>
              <w:rPr>
                <w:rFonts w:hint="eastAsia"/>
              </w:rPr>
              <w:t>侯</w:t>
            </w:r>
            <w:r w:rsidRPr="00E94704">
              <w:rPr>
                <w:rFonts w:hint="eastAsia"/>
              </w:rPr>
              <w:t>保疆</w:t>
            </w:r>
          </w:p>
        </w:tc>
        <w:tc>
          <w:tcPr>
            <w:tcW w:w="108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t>8:30</w:t>
            </w:r>
          </w:p>
        </w:tc>
        <w:tc>
          <w:tcPr>
            <w:tcW w:w="72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t>2</w:t>
            </w:r>
            <w:r w:rsidRPr="00E94704">
              <w:rPr>
                <w:rFonts w:hint="eastAsia"/>
              </w:rPr>
              <w:t>台</w:t>
            </w:r>
          </w:p>
        </w:tc>
        <w:tc>
          <w:tcPr>
            <w:tcW w:w="2340" w:type="dxa"/>
            <w:vAlign w:val="center"/>
          </w:tcPr>
          <w:p w:rsidR="00002546" w:rsidRPr="00E94704" w:rsidRDefault="00002546" w:rsidP="00B005DC">
            <w:pPr>
              <w:jc w:val="center"/>
            </w:pPr>
          </w:p>
        </w:tc>
        <w:tc>
          <w:tcPr>
            <w:tcW w:w="1260" w:type="dxa"/>
            <w:vAlign w:val="center"/>
          </w:tcPr>
          <w:p w:rsidR="00002546" w:rsidRPr="00E94704" w:rsidRDefault="00002546" w:rsidP="00B005DC">
            <w:pPr>
              <w:jc w:val="center"/>
            </w:pPr>
          </w:p>
        </w:tc>
        <w:tc>
          <w:tcPr>
            <w:tcW w:w="1080" w:type="dxa"/>
            <w:vAlign w:val="center"/>
          </w:tcPr>
          <w:p w:rsidR="00002546" w:rsidRPr="00E94704" w:rsidRDefault="00002546" w:rsidP="00B005DC">
            <w:pPr>
              <w:jc w:val="center"/>
            </w:pPr>
          </w:p>
        </w:tc>
      </w:tr>
      <w:tr w:rsidR="00002546" w:rsidRPr="00E94704" w:rsidTr="00B005DC">
        <w:tc>
          <w:tcPr>
            <w:tcW w:w="648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t>20</w:t>
            </w:r>
            <w:r w:rsidRPr="00E94704">
              <w:rPr>
                <w:rFonts w:hint="eastAsia"/>
              </w:rPr>
              <w:t>号</w:t>
            </w:r>
          </w:p>
        </w:tc>
        <w:tc>
          <w:tcPr>
            <w:tcW w:w="1440" w:type="dxa"/>
            <w:vAlign w:val="center"/>
          </w:tcPr>
          <w:p w:rsidR="00002546" w:rsidRPr="00E94704" w:rsidRDefault="00002546" w:rsidP="00B005DC">
            <w:pPr>
              <w:ind w:firstLineChars="200" w:firstLine="420"/>
            </w:pPr>
            <w:r w:rsidRPr="00E94704">
              <w:rPr>
                <w:rFonts w:hint="eastAsia"/>
              </w:rPr>
              <w:t>任光明</w:t>
            </w:r>
          </w:p>
        </w:tc>
        <w:tc>
          <w:tcPr>
            <w:tcW w:w="90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曹立新</w:t>
            </w:r>
          </w:p>
        </w:tc>
        <w:tc>
          <w:tcPr>
            <w:tcW w:w="108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t>8:30</w:t>
            </w:r>
          </w:p>
        </w:tc>
        <w:tc>
          <w:tcPr>
            <w:tcW w:w="72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t>3</w:t>
            </w:r>
            <w:r w:rsidRPr="00E94704">
              <w:rPr>
                <w:rFonts w:hint="eastAsia"/>
              </w:rPr>
              <w:t>台</w:t>
            </w:r>
          </w:p>
        </w:tc>
        <w:tc>
          <w:tcPr>
            <w:tcW w:w="2340" w:type="dxa"/>
            <w:vAlign w:val="center"/>
          </w:tcPr>
          <w:p w:rsidR="00002546" w:rsidRPr="00E94704" w:rsidRDefault="00002546" w:rsidP="00B005DC">
            <w:pPr>
              <w:jc w:val="center"/>
            </w:pPr>
          </w:p>
        </w:tc>
        <w:tc>
          <w:tcPr>
            <w:tcW w:w="1260" w:type="dxa"/>
            <w:vAlign w:val="center"/>
          </w:tcPr>
          <w:p w:rsidR="00002546" w:rsidRPr="00E94704" w:rsidRDefault="00002546" w:rsidP="00B005DC">
            <w:pPr>
              <w:jc w:val="center"/>
            </w:pPr>
          </w:p>
        </w:tc>
        <w:tc>
          <w:tcPr>
            <w:tcW w:w="1080" w:type="dxa"/>
            <w:vAlign w:val="center"/>
          </w:tcPr>
          <w:p w:rsidR="00002546" w:rsidRPr="00E94704" w:rsidRDefault="00002546" w:rsidP="00B005DC">
            <w:pPr>
              <w:jc w:val="center"/>
            </w:pPr>
          </w:p>
        </w:tc>
      </w:tr>
      <w:tr w:rsidR="00002546" w:rsidRPr="00E94704" w:rsidTr="00B005DC">
        <w:tc>
          <w:tcPr>
            <w:tcW w:w="648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t>28</w:t>
            </w:r>
            <w:r w:rsidRPr="00E94704">
              <w:rPr>
                <w:rFonts w:hint="eastAsia"/>
              </w:rPr>
              <w:t>号</w:t>
            </w:r>
          </w:p>
        </w:tc>
        <w:tc>
          <w:tcPr>
            <w:tcW w:w="144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李建</w:t>
            </w:r>
          </w:p>
        </w:tc>
        <w:tc>
          <w:tcPr>
            <w:tcW w:w="90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rPr>
                <w:rFonts w:hint="eastAsia"/>
              </w:rPr>
              <w:t>黄锡炳</w:t>
            </w:r>
          </w:p>
        </w:tc>
        <w:tc>
          <w:tcPr>
            <w:tcW w:w="108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t>8:30</w:t>
            </w:r>
          </w:p>
        </w:tc>
        <w:tc>
          <w:tcPr>
            <w:tcW w:w="720" w:type="dxa"/>
            <w:vAlign w:val="center"/>
          </w:tcPr>
          <w:p w:rsidR="00002546" w:rsidRPr="00E94704" w:rsidRDefault="00002546" w:rsidP="00B005DC">
            <w:pPr>
              <w:jc w:val="center"/>
            </w:pPr>
            <w:r w:rsidRPr="00E94704">
              <w:t>4</w:t>
            </w:r>
            <w:r w:rsidRPr="00E94704">
              <w:rPr>
                <w:rFonts w:hint="eastAsia"/>
              </w:rPr>
              <w:t>台</w:t>
            </w:r>
          </w:p>
        </w:tc>
        <w:tc>
          <w:tcPr>
            <w:tcW w:w="2340" w:type="dxa"/>
            <w:vAlign w:val="center"/>
          </w:tcPr>
          <w:p w:rsidR="00002546" w:rsidRPr="00E94704" w:rsidRDefault="00002546" w:rsidP="00B005DC">
            <w:pPr>
              <w:jc w:val="center"/>
            </w:pPr>
          </w:p>
        </w:tc>
        <w:tc>
          <w:tcPr>
            <w:tcW w:w="1260" w:type="dxa"/>
            <w:vAlign w:val="center"/>
          </w:tcPr>
          <w:p w:rsidR="00002546" w:rsidRPr="00E94704" w:rsidRDefault="00002546" w:rsidP="00B005DC">
            <w:pPr>
              <w:jc w:val="center"/>
            </w:pPr>
          </w:p>
        </w:tc>
        <w:tc>
          <w:tcPr>
            <w:tcW w:w="1080" w:type="dxa"/>
            <w:vAlign w:val="center"/>
          </w:tcPr>
          <w:p w:rsidR="00002546" w:rsidRPr="00E94704" w:rsidRDefault="00002546" w:rsidP="00B005DC">
            <w:pPr>
              <w:jc w:val="center"/>
            </w:pPr>
          </w:p>
        </w:tc>
      </w:tr>
    </w:tbl>
    <w:p w:rsidR="00002546" w:rsidRDefault="00002546"/>
    <w:p w:rsidR="00002546" w:rsidRDefault="00002546" w:rsidP="00B005DC">
      <w:pPr>
        <w:ind w:leftChars="-257" w:left="-540"/>
      </w:pPr>
      <w:r>
        <w:rPr>
          <w:rFonts w:hint="eastAsia"/>
        </w:rPr>
        <w:t>注</w:t>
      </w:r>
      <w:r>
        <w:t>: 1.</w:t>
      </w:r>
      <w:r>
        <w:rPr>
          <w:rFonts w:hint="eastAsia"/>
        </w:rPr>
        <w:t>运动员的对阵根据抽签结果安排；</w:t>
      </w:r>
    </w:p>
    <w:p w:rsidR="00002546" w:rsidRDefault="00002546" w:rsidP="00B005DC">
      <w:pPr>
        <w:ind w:leftChars="-85" w:rightChars="-327" w:right="-687" w:hangingChars="85" w:hanging="178"/>
      </w:pPr>
      <w:r>
        <w:t>2.</w:t>
      </w:r>
      <w:r>
        <w:rPr>
          <w:rFonts w:hint="eastAsia"/>
        </w:rPr>
        <w:t>以上</w:t>
      </w:r>
      <w:r>
        <w:t>4</w:t>
      </w:r>
      <w:r>
        <w:rPr>
          <w:rFonts w:hint="eastAsia"/>
        </w:rPr>
        <w:t>个号的位置，每个号的位置由</w:t>
      </w:r>
      <w:r>
        <w:t>2</w:t>
      </w:r>
      <w:r>
        <w:rPr>
          <w:rFonts w:hint="eastAsia"/>
        </w:rPr>
        <w:t>名运动员分别进行比赛，胜者进入“男子单打对阵表”的该号位置，再进</w:t>
      </w:r>
      <w:bookmarkStart w:id="0" w:name="_GoBack"/>
      <w:bookmarkEnd w:id="0"/>
      <w:r>
        <w:rPr>
          <w:rFonts w:hint="eastAsia"/>
        </w:rPr>
        <w:t>行下一轮的比赛。</w:t>
      </w:r>
    </w:p>
    <w:p w:rsidR="00002546" w:rsidRPr="00B005DC" w:rsidRDefault="00002546" w:rsidP="00B005DC"/>
    <w:sectPr w:rsidR="00002546" w:rsidRPr="00B005DC" w:rsidSect="00C941F4">
      <w:footerReference w:type="even" r:id="rId6"/>
      <w:footerReference w:type="default" r:id="rId7"/>
      <w:pgSz w:w="11906" w:h="16838" w:code="9"/>
      <w:pgMar w:top="1440" w:right="1797" w:bottom="1440" w:left="1797" w:header="851" w:footer="992" w:gutter="0"/>
      <w:pgNumType w:start="6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546" w:rsidRDefault="00002546" w:rsidP="002C0B23">
      <w:r>
        <w:separator/>
      </w:r>
    </w:p>
  </w:endnote>
  <w:endnote w:type="continuationSeparator" w:id="0">
    <w:p w:rsidR="00002546" w:rsidRDefault="00002546" w:rsidP="002C0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46" w:rsidRDefault="00002546" w:rsidP="009F62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2546" w:rsidRDefault="00002546" w:rsidP="00B005DC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46" w:rsidRDefault="00002546" w:rsidP="009F62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002546" w:rsidRDefault="00002546" w:rsidP="00B005DC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546" w:rsidRDefault="00002546" w:rsidP="002C0B23">
      <w:r>
        <w:separator/>
      </w:r>
    </w:p>
  </w:footnote>
  <w:footnote w:type="continuationSeparator" w:id="0">
    <w:p w:rsidR="00002546" w:rsidRDefault="00002546" w:rsidP="002C0B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ED7"/>
    <w:rsid w:val="00002546"/>
    <w:rsid w:val="000E09B4"/>
    <w:rsid w:val="000F157F"/>
    <w:rsid w:val="001206FF"/>
    <w:rsid w:val="00142CF6"/>
    <w:rsid w:val="0017695A"/>
    <w:rsid w:val="00204CAD"/>
    <w:rsid w:val="00267600"/>
    <w:rsid w:val="00274769"/>
    <w:rsid w:val="002769EC"/>
    <w:rsid w:val="002A0125"/>
    <w:rsid w:val="002C0B23"/>
    <w:rsid w:val="002D5ED7"/>
    <w:rsid w:val="0038630D"/>
    <w:rsid w:val="004071FF"/>
    <w:rsid w:val="00430A11"/>
    <w:rsid w:val="00484D51"/>
    <w:rsid w:val="00634C07"/>
    <w:rsid w:val="006D3B10"/>
    <w:rsid w:val="00760736"/>
    <w:rsid w:val="00774DA1"/>
    <w:rsid w:val="007A5E1E"/>
    <w:rsid w:val="00937568"/>
    <w:rsid w:val="009B3C3F"/>
    <w:rsid w:val="009C3697"/>
    <w:rsid w:val="009F6232"/>
    <w:rsid w:val="00A06398"/>
    <w:rsid w:val="00B005DC"/>
    <w:rsid w:val="00BB3206"/>
    <w:rsid w:val="00C44254"/>
    <w:rsid w:val="00C51A5F"/>
    <w:rsid w:val="00C76AD6"/>
    <w:rsid w:val="00C941F4"/>
    <w:rsid w:val="00CA7917"/>
    <w:rsid w:val="00D94FAE"/>
    <w:rsid w:val="00DA515A"/>
    <w:rsid w:val="00E821FD"/>
    <w:rsid w:val="00E94704"/>
    <w:rsid w:val="00ED0DC9"/>
    <w:rsid w:val="00EE2D4B"/>
    <w:rsid w:val="00EE3E70"/>
    <w:rsid w:val="00F44854"/>
    <w:rsid w:val="00F87D29"/>
    <w:rsid w:val="79202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20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320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C0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C0B2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C0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C0B23"/>
    <w:rPr>
      <w:rFonts w:cs="Times New Roman"/>
      <w:kern w:val="2"/>
      <w:sz w:val="18"/>
      <w:szCs w:val="18"/>
    </w:rPr>
  </w:style>
  <w:style w:type="character" w:styleId="PageNumber">
    <w:name w:val="page number"/>
    <w:basedOn w:val="DefaultParagraphFont"/>
    <w:uiPriority w:val="99"/>
    <w:rsid w:val="0026760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33</Words>
  <Characters>193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Administrator.XP</dc:creator>
  <cp:keywords/>
  <dc:description/>
  <cp:lastModifiedBy>gh</cp:lastModifiedBy>
  <cp:revision>13</cp:revision>
  <cp:lastPrinted>2016-04-28T10:24:00Z</cp:lastPrinted>
  <dcterms:created xsi:type="dcterms:W3CDTF">2016-04-28T10:22:00Z</dcterms:created>
  <dcterms:modified xsi:type="dcterms:W3CDTF">2016-05-03T00:54:00Z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